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510" w:rsidRDefault="00600510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600510" w:rsidRPr="004C163C" w:rsidRDefault="00600510" w:rsidP="004C163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600510" w:rsidRPr="004B444B" w:rsidRDefault="00600510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600510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600510" w:rsidRPr="004B444B" w:rsidRDefault="00600510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600510" w:rsidRDefault="00600510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600510" w:rsidRPr="00E61551" w:rsidRDefault="00600510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600510" w:rsidRPr="001278AB" w:rsidRDefault="00600510" w:rsidP="00AE0107">
      <w:pPr>
        <w:suppressAutoHyphens w:val="0"/>
        <w:autoSpaceDN w:val="0"/>
        <w:adjustRightInd w:val="0"/>
        <w:jc w:val="center"/>
        <w:rPr>
          <w:b/>
          <w:bCs/>
          <w:color w:val="auto"/>
          <w:sz w:val="28"/>
          <w:szCs w:val="28"/>
          <w:lang w:eastAsia="pl-PL"/>
        </w:rPr>
      </w:pPr>
      <w:r w:rsidRPr="00B15474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1278AB">
        <w:rPr>
          <w:b/>
          <w:bCs/>
          <w:color w:val="auto"/>
          <w:lang w:eastAsia="pl-PL"/>
        </w:rPr>
        <w:t>„</w:t>
      </w:r>
      <w:bookmarkEnd w:id="0"/>
      <w:r>
        <w:rPr>
          <w:b/>
          <w:bCs/>
          <w:sz w:val="28"/>
          <w:szCs w:val="28"/>
          <w:lang w:eastAsia="pl-PL"/>
        </w:rPr>
        <w:t>Remont zabytkowego wiatraka – koźlaka w miejscowości Święciechowa</w:t>
      </w:r>
      <w:r w:rsidRPr="001278AB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1278AB">
        <w:rPr>
          <w:i/>
          <w:color w:val="auto"/>
          <w:sz w:val="28"/>
          <w:szCs w:val="28"/>
          <w:lang w:eastAsia="pl-PL"/>
        </w:rPr>
        <w:t>,</w:t>
      </w:r>
      <w:r w:rsidRPr="001278AB">
        <w:rPr>
          <w:i/>
          <w:color w:val="auto"/>
          <w:lang w:eastAsia="pl-PL"/>
        </w:rPr>
        <w:t xml:space="preserve"> </w:t>
      </w:r>
    </w:p>
    <w:p w:rsidR="00600510" w:rsidRPr="00275863" w:rsidRDefault="00600510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600510" w:rsidRPr="00237778" w:rsidRDefault="0060051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600510" w:rsidRPr="00237778" w:rsidRDefault="0060051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600510" w:rsidRDefault="0060051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600510" w:rsidRPr="00237778" w:rsidRDefault="0060051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600510" w:rsidRDefault="0060051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600510" w:rsidRDefault="0060051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600510" w:rsidRPr="00237778" w:rsidRDefault="0060051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>
        <w:rPr>
          <w:lang w:eastAsia="pl-PL"/>
        </w:rPr>
        <w:t>zrealizuje następujący zakres zadania:</w:t>
      </w:r>
    </w:p>
    <w:p w:rsidR="00600510" w:rsidRPr="00237778" w:rsidRDefault="0060051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600510" w:rsidRDefault="0060051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600510" w:rsidRDefault="0060051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600510" w:rsidRPr="00237778" w:rsidRDefault="0060051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600510" w:rsidRDefault="00600510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600510" w:rsidRDefault="00600510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600510" w:rsidRDefault="00600510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600510" w:rsidRDefault="00600510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 xml:space="preserve">Obowiązek złożenia oświadczenia, o którym mowa w art. 117 ust. 4 ustawy Pzp odnosi się również do Wykonawców prowadzących działalność w formie spółki cywilnej, którzy na gruncie przepisów dotyczących zamówień publicznych, traktowani są jak Wykonawcy wspólnie ubiegający się </w:t>
      </w:r>
      <w:r w:rsidRPr="004C163C">
        <w:rPr>
          <w:bCs/>
          <w:color w:val="FF0000"/>
          <w:sz w:val="20"/>
          <w:szCs w:val="20"/>
        </w:rPr>
        <w:br/>
        <w:t>o udzielenie zamówienia.</w:t>
      </w:r>
    </w:p>
    <w:p w:rsidR="00600510" w:rsidRDefault="00600510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</w:p>
    <w:p w:rsidR="00600510" w:rsidRDefault="00600510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600510" w:rsidRPr="004C163C" w:rsidRDefault="00600510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iCs/>
          <w:color w:val="FF0000"/>
          <w:sz w:val="20"/>
          <w:szCs w:val="20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</w:t>
      </w:r>
      <w:r w:rsidRPr="004C163C">
        <w:rPr>
          <w:color w:val="FF0000"/>
          <w:sz w:val="20"/>
          <w:szCs w:val="20"/>
        </w:rPr>
        <w:t>.</w:t>
      </w:r>
    </w:p>
    <w:sectPr w:rsidR="00600510" w:rsidRPr="004C163C" w:rsidSect="004C163C">
      <w:headerReference w:type="default" r:id="rId6"/>
      <w:pgSz w:w="11906" w:h="16838"/>
      <w:pgMar w:top="1417" w:right="1417" w:bottom="360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510" w:rsidRDefault="00600510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600510" w:rsidRDefault="00600510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510" w:rsidRDefault="00600510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600510" w:rsidRDefault="00600510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510" w:rsidRDefault="00600510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>
      <w:rPr>
        <w:noProof/>
        <w:color w:val="auto"/>
        <w:lang w:eastAsia="pl-PL"/>
      </w:rPr>
      <w:t>Znak sprawy: FS.271.7.2024</w:t>
    </w:r>
  </w:p>
  <w:p w:rsidR="00600510" w:rsidRPr="00237778" w:rsidRDefault="00600510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2" o:spid="_x0000_i1026" type="#_x0000_t75" style="width:96pt;height:54.75pt;visibility:visible">
          <v:imagedata r:id="rId1" o:title="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14733"/>
    <w:rsid w:val="00024238"/>
    <w:rsid w:val="00035EEB"/>
    <w:rsid w:val="00051374"/>
    <w:rsid w:val="000717A6"/>
    <w:rsid w:val="000814B1"/>
    <w:rsid w:val="000837AD"/>
    <w:rsid w:val="000A1C10"/>
    <w:rsid w:val="000A790A"/>
    <w:rsid w:val="000B4B39"/>
    <w:rsid w:val="000D2E7B"/>
    <w:rsid w:val="000F21C5"/>
    <w:rsid w:val="000F4CF8"/>
    <w:rsid w:val="001110F3"/>
    <w:rsid w:val="001121CC"/>
    <w:rsid w:val="001278AB"/>
    <w:rsid w:val="00175208"/>
    <w:rsid w:val="0018557E"/>
    <w:rsid w:val="0019207B"/>
    <w:rsid w:val="001945E7"/>
    <w:rsid w:val="001B01D4"/>
    <w:rsid w:val="00207AFC"/>
    <w:rsid w:val="00236D9D"/>
    <w:rsid w:val="00237778"/>
    <w:rsid w:val="00267068"/>
    <w:rsid w:val="00275863"/>
    <w:rsid w:val="002C4333"/>
    <w:rsid w:val="002E4FFE"/>
    <w:rsid w:val="002E580B"/>
    <w:rsid w:val="00311428"/>
    <w:rsid w:val="003235FF"/>
    <w:rsid w:val="003559F4"/>
    <w:rsid w:val="003622B8"/>
    <w:rsid w:val="003804A4"/>
    <w:rsid w:val="003A0CA7"/>
    <w:rsid w:val="003B7CB8"/>
    <w:rsid w:val="003E49F3"/>
    <w:rsid w:val="003F71B6"/>
    <w:rsid w:val="003F76F3"/>
    <w:rsid w:val="004068F5"/>
    <w:rsid w:val="00420257"/>
    <w:rsid w:val="00424EDE"/>
    <w:rsid w:val="00431949"/>
    <w:rsid w:val="004475A2"/>
    <w:rsid w:val="00450389"/>
    <w:rsid w:val="004634D9"/>
    <w:rsid w:val="00466707"/>
    <w:rsid w:val="00467C53"/>
    <w:rsid w:val="004907FB"/>
    <w:rsid w:val="004925E9"/>
    <w:rsid w:val="004B444B"/>
    <w:rsid w:val="004C163C"/>
    <w:rsid w:val="004D4154"/>
    <w:rsid w:val="004D643A"/>
    <w:rsid w:val="004E32E9"/>
    <w:rsid w:val="00536957"/>
    <w:rsid w:val="005462DA"/>
    <w:rsid w:val="005670FC"/>
    <w:rsid w:val="005725D2"/>
    <w:rsid w:val="005842C5"/>
    <w:rsid w:val="005B26CE"/>
    <w:rsid w:val="005B3600"/>
    <w:rsid w:val="005D1B38"/>
    <w:rsid w:val="005F015E"/>
    <w:rsid w:val="005F2313"/>
    <w:rsid w:val="00600510"/>
    <w:rsid w:val="00616D96"/>
    <w:rsid w:val="00645020"/>
    <w:rsid w:val="00675691"/>
    <w:rsid w:val="00681A87"/>
    <w:rsid w:val="00686727"/>
    <w:rsid w:val="00696AF6"/>
    <w:rsid w:val="006A0AA4"/>
    <w:rsid w:val="006B12FF"/>
    <w:rsid w:val="006B5CAA"/>
    <w:rsid w:val="006C2C97"/>
    <w:rsid w:val="006C38DC"/>
    <w:rsid w:val="006C6443"/>
    <w:rsid w:val="006D45AB"/>
    <w:rsid w:val="006D5E36"/>
    <w:rsid w:val="00717A9D"/>
    <w:rsid w:val="00730FBB"/>
    <w:rsid w:val="00733565"/>
    <w:rsid w:val="00752018"/>
    <w:rsid w:val="00763E00"/>
    <w:rsid w:val="00773556"/>
    <w:rsid w:val="00785FBE"/>
    <w:rsid w:val="0079486E"/>
    <w:rsid w:val="007A7A5A"/>
    <w:rsid w:val="007C184A"/>
    <w:rsid w:val="007F057E"/>
    <w:rsid w:val="00817F8E"/>
    <w:rsid w:val="00820C2C"/>
    <w:rsid w:val="008304DC"/>
    <w:rsid w:val="008554A8"/>
    <w:rsid w:val="0086602B"/>
    <w:rsid w:val="008A5647"/>
    <w:rsid w:val="008B6645"/>
    <w:rsid w:val="008D42BC"/>
    <w:rsid w:val="0090043C"/>
    <w:rsid w:val="009156EB"/>
    <w:rsid w:val="00927198"/>
    <w:rsid w:val="009425E6"/>
    <w:rsid w:val="00947F9D"/>
    <w:rsid w:val="00955B77"/>
    <w:rsid w:val="00983108"/>
    <w:rsid w:val="009926BF"/>
    <w:rsid w:val="009928FB"/>
    <w:rsid w:val="009E0838"/>
    <w:rsid w:val="009E4C47"/>
    <w:rsid w:val="009E5872"/>
    <w:rsid w:val="00A010B8"/>
    <w:rsid w:val="00A24FD0"/>
    <w:rsid w:val="00A35F2E"/>
    <w:rsid w:val="00A54E43"/>
    <w:rsid w:val="00A64DA9"/>
    <w:rsid w:val="00A72A30"/>
    <w:rsid w:val="00A74898"/>
    <w:rsid w:val="00A771CF"/>
    <w:rsid w:val="00A84687"/>
    <w:rsid w:val="00AD2C0B"/>
    <w:rsid w:val="00AE0107"/>
    <w:rsid w:val="00B0094A"/>
    <w:rsid w:val="00B15474"/>
    <w:rsid w:val="00B15D03"/>
    <w:rsid w:val="00B1658C"/>
    <w:rsid w:val="00B26632"/>
    <w:rsid w:val="00B348C6"/>
    <w:rsid w:val="00B36A81"/>
    <w:rsid w:val="00B672DE"/>
    <w:rsid w:val="00B86BA5"/>
    <w:rsid w:val="00B978FD"/>
    <w:rsid w:val="00BA5965"/>
    <w:rsid w:val="00BE4C5A"/>
    <w:rsid w:val="00BE67AD"/>
    <w:rsid w:val="00BF0A69"/>
    <w:rsid w:val="00BF2512"/>
    <w:rsid w:val="00C32C36"/>
    <w:rsid w:val="00C555CE"/>
    <w:rsid w:val="00C55DF0"/>
    <w:rsid w:val="00C61D48"/>
    <w:rsid w:val="00C640FB"/>
    <w:rsid w:val="00C65BF3"/>
    <w:rsid w:val="00C72A5B"/>
    <w:rsid w:val="00CC72C6"/>
    <w:rsid w:val="00CE2A93"/>
    <w:rsid w:val="00D01B6F"/>
    <w:rsid w:val="00D03876"/>
    <w:rsid w:val="00D07606"/>
    <w:rsid w:val="00D3527B"/>
    <w:rsid w:val="00D57FD5"/>
    <w:rsid w:val="00DA2423"/>
    <w:rsid w:val="00DA4DA7"/>
    <w:rsid w:val="00DB5D99"/>
    <w:rsid w:val="00DC23D5"/>
    <w:rsid w:val="00DC406B"/>
    <w:rsid w:val="00DC5AFB"/>
    <w:rsid w:val="00DD262B"/>
    <w:rsid w:val="00DD72A5"/>
    <w:rsid w:val="00DF3459"/>
    <w:rsid w:val="00E06813"/>
    <w:rsid w:val="00E2594E"/>
    <w:rsid w:val="00E33F18"/>
    <w:rsid w:val="00E53D20"/>
    <w:rsid w:val="00E61551"/>
    <w:rsid w:val="00E61FEB"/>
    <w:rsid w:val="00E93D27"/>
    <w:rsid w:val="00E97E59"/>
    <w:rsid w:val="00EA4A1B"/>
    <w:rsid w:val="00EC6D92"/>
    <w:rsid w:val="00EE5462"/>
    <w:rsid w:val="00EF6470"/>
    <w:rsid w:val="00F05F22"/>
    <w:rsid w:val="00F10FE1"/>
    <w:rsid w:val="00F12253"/>
    <w:rsid w:val="00F23142"/>
    <w:rsid w:val="00F265D0"/>
    <w:rsid w:val="00F37EC7"/>
    <w:rsid w:val="00F46E24"/>
    <w:rsid w:val="00F5372D"/>
    <w:rsid w:val="00F620EF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70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1</Pages>
  <Words>210</Words>
  <Characters>1265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36</cp:revision>
  <dcterms:created xsi:type="dcterms:W3CDTF">2021-04-20T12:41:00Z</dcterms:created>
  <dcterms:modified xsi:type="dcterms:W3CDTF">2024-07-18T12:50:00Z</dcterms:modified>
</cp:coreProperties>
</file>